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66" w:rsidRPr="00375E67" w:rsidRDefault="000B2766" w:rsidP="00056A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0B2766" w:rsidRPr="00375E67" w:rsidRDefault="000B2766" w:rsidP="00321510">
      <w:pPr>
        <w:jc w:val="center"/>
        <w:rPr>
          <w:sz w:val="28"/>
          <w:szCs w:val="28"/>
        </w:rPr>
      </w:pPr>
      <w:r w:rsidRPr="00375E67">
        <w:rPr>
          <w:sz w:val="28"/>
          <w:szCs w:val="28"/>
        </w:rPr>
        <w:t>Управление образования</w:t>
      </w:r>
    </w:p>
    <w:p w:rsidR="000B2766" w:rsidRPr="00375E67" w:rsidRDefault="000B2766" w:rsidP="00321510">
      <w:pPr>
        <w:jc w:val="center"/>
        <w:rPr>
          <w:sz w:val="28"/>
          <w:szCs w:val="28"/>
        </w:rPr>
      </w:pPr>
      <w:r w:rsidRPr="00375E67">
        <w:rPr>
          <w:sz w:val="28"/>
          <w:szCs w:val="28"/>
        </w:rPr>
        <w:t>администрации  муниципального  образования Собинский район</w:t>
      </w:r>
    </w:p>
    <w:p w:rsidR="000B2766" w:rsidRDefault="000B2766" w:rsidP="00321510">
      <w:pPr>
        <w:jc w:val="center"/>
      </w:pPr>
    </w:p>
    <w:p w:rsidR="000B2766" w:rsidRDefault="000B2766" w:rsidP="00321510">
      <w:pPr>
        <w:jc w:val="center"/>
        <w:rPr>
          <w:b/>
          <w:bCs/>
        </w:rPr>
      </w:pPr>
    </w:p>
    <w:p w:rsidR="000B2766" w:rsidRPr="00F9053A" w:rsidRDefault="000B2766" w:rsidP="00321510">
      <w:pPr>
        <w:jc w:val="center"/>
        <w:rPr>
          <w:sz w:val="32"/>
          <w:szCs w:val="32"/>
        </w:rPr>
      </w:pPr>
      <w:r w:rsidRPr="00F9053A">
        <w:rPr>
          <w:sz w:val="32"/>
          <w:szCs w:val="32"/>
        </w:rPr>
        <w:t>ПРИКАЗ</w:t>
      </w:r>
    </w:p>
    <w:p w:rsidR="000B2766" w:rsidRDefault="000B2766" w:rsidP="00321510">
      <w:pPr>
        <w:jc w:val="center"/>
        <w:rPr>
          <w:sz w:val="28"/>
          <w:szCs w:val="28"/>
        </w:rPr>
      </w:pPr>
    </w:p>
    <w:p w:rsidR="000B2766" w:rsidRDefault="000B2766" w:rsidP="00321510">
      <w:pPr>
        <w:jc w:val="both"/>
        <w:rPr>
          <w:sz w:val="28"/>
          <w:szCs w:val="28"/>
        </w:rPr>
      </w:pPr>
      <w:r>
        <w:rPr>
          <w:sz w:val="28"/>
          <w:szCs w:val="28"/>
        </w:rPr>
        <w:t>07.04.2016</w:t>
      </w:r>
      <w:r>
        <w:rPr>
          <w:sz w:val="28"/>
          <w:szCs w:val="28"/>
        </w:rPr>
        <w:tab/>
      </w:r>
      <w:r w:rsidRPr="00321510">
        <w:rPr>
          <w:sz w:val="28"/>
          <w:szCs w:val="28"/>
        </w:rPr>
        <w:tab/>
      </w:r>
      <w:r w:rsidRPr="00321510">
        <w:rPr>
          <w:sz w:val="28"/>
          <w:szCs w:val="28"/>
        </w:rPr>
        <w:tab/>
      </w:r>
      <w:r w:rsidRPr="00321510">
        <w:rPr>
          <w:sz w:val="28"/>
          <w:szCs w:val="28"/>
        </w:rPr>
        <w:tab/>
      </w:r>
      <w:r w:rsidRPr="00321510">
        <w:rPr>
          <w:sz w:val="28"/>
          <w:szCs w:val="28"/>
        </w:rPr>
        <w:tab/>
      </w:r>
      <w:r w:rsidRPr="00321510">
        <w:rPr>
          <w:sz w:val="28"/>
          <w:szCs w:val="28"/>
        </w:rPr>
        <w:tab/>
      </w:r>
      <w:r w:rsidRPr="00321510">
        <w:rPr>
          <w:sz w:val="28"/>
          <w:szCs w:val="28"/>
        </w:rPr>
        <w:tab/>
      </w:r>
      <w:r w:rsidRPr="00321510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                </w:t>
      </w:r>
      <w:r w:rsidRPr="00321510">
        <w:rPr>
          <w:sz w:val="28"/>
          <w:szCs w:val="28"/>
        </w:rPr>
        <w:t xml:space="preserve">№ </w:t>
      </w:r>
      <w:r>
        <w:rPr>
          <w:sz w:val="28"/>
          <w:szCs w:val="28"/>
        </w:rPr>
        <w:t>152</w:t>
      </w:r>
      <w:r w:rsidRPr="00321510">
        <w:rPr>
          <w:sz w:val="28"/>
          <w:szCs w:val="28"/>
        </w:rPr>
        <w:t xml:space="preserve">  </w:t>
      </w:r>
    </w:p>
    <w:p w:rsidR="000B2766" w:rsidRPr="00F47493" w:rsidRDefault="000B2766" w:rsidP="00056A72">
      <w:pPr>
        <w:rPr>
          <w:sz w:val="28"/>
          <w:szCs w:val="28"/>
        </w:rPr>
      </w:pPr>
      <w:r w:rsidRPr="00F47493">
        <w:rPr>
          <w:sz w:val="28"/>
          <w:szCs w:val="28"/>
        </w:rPr>
        <w:t xml:space="preserve"> </w:t>
      </w:r>
    </w:p>
    <w:p w:rsidR="000B2766" w:rsidRPr="005A3B29" w:rsidRDefault="000B2766" w:rsidP="00056A72"/>
    <w:p w:rsidR="000B2766" w:rsidRDefault="000B2766" w:rsidP="00F47493">
      <w:pPr>
        <w:pStyle w:val="Heading2"/>
        <w:rPr>
          <w:b w:val="0"/>
          <w:bCs w:val="0"/>
        </w:rPr>
      </w:pPr>
      <w:r w:rsidRPr="005A3B29">
        <w:rPr>
          <w:b w:val="0"/>
          <w:bCs w:val="0"/>
        </w:rPr>
        <w:t xml:space="preserve"> О   закрытии  МБДОУ  </w:t>
      </w:r>
      <w:r>
        <w:rPr>
          <w:b w:val="0"/>
          <w:bCs w:val="0"/>
        </w:rPr>
        <w:t xml:space="preserve">Собинского района </w:t>
      </w:r>
    </w:p>
    <w:p w:rsidR="000B2766" w:rsidRPr="005A3B29" w:rsidRDefault="000B2766" w:rsidP="00F47493">
      <w:pPr>
        <w:pStyle w:val="Heading2"/>
        <w:rPr>
          <w:b w:val="0"/>
          <w:bCs w:val="0"/>
        </w:rPr>
      </w:pPr>
      <w:r>
        <w:rPr>
          <w:b w:val="0"/>
          <w:bCs w:val="0"/>
        </w:rPr>
        <w:t xml:space="preserve">  в   летний   период</w:t>
      </w:r>
      <w:r w:rsidRPr="005A3B29">
        <w:rPr>
          <w:b w:val="0"/>
          <w:bCs w:val="0"/>
        </w:rPr>
        <w:t xml:space="preserve"> </w:t>
      </w:r>
      <w:r>
        <w:rPr>
          <w:b w:val="0"/>
          <w:bCs w:val="0"/>
        </w:rPr>
        <w:t>2016 года</w:t>
      </w:r>
    </w:p>
    <w:p w:rsidR="000B2766" w:rsidRPr="005A3B29" w:rsidRDefault="000B2766" w:rsidP="00056A72">
      <w:pPr>
        <w:rPr>
          <w:sz w:val="28"/>
          <w:szCs w:val="28"/>
        </w:rPr>
      </w:pPr>
    </w:p>
    <w:p w:rsidR="000B2766" w:rsidRDefault="000B2766" w:rsidP="00C414DA">
      <w:pPr>
        <w:jc w:val="both"/>
        <w:rPr>
          <w:sz w:val="28"/>
          <w:szCs w:val="28"/>
        </w:rPr>
      </w:pPr>
      <w:r w:rsidRPr="005A3B29">
        <w:rPr>
          <w:sz w:val="28"/>
          <w:szCs w:val="28"/>
        </w:rPr>
        <w:t xml:space="preserve">          С целью подготовки учреждени</w:t>
      </w:r>
      <w:r>
        <w:rPr>
          <w:sz w:val="28"/>
          <w:szCs w:val="28"/>
        </w:rPr>
        <w:t>й к началу нового учебного года и   проведением</w:t>
      </w:r>
      <w:r w:rsidRPr="005A3B29">
        <w:rPr>
          <w:sz w:val="28"/>
          <w:szCs w:val="28"/>
        </w:rPr>
        <w:t xml:space="preserve">   ремонтных   работ   в    дошкольных  образовательны</w:t>
      </w:r>
      <w:r>
        <w:rPr>
          <w:sz w:val="28"/>
          <w:szCs w:val="28"/>
        </w:rPr>
        <w:t>х    организациях   района</w:t>
      </w:r>
    </w:p>
    <w:p w:rsidR="000B2766" w:rsidRPr="005A3B29" w:rsidRDefault="000B2766" w:rsidP="00056A7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0B2766" w:rsidRPr="005A3B29" w:rsidRDefault="000B2766" w:rsidP="00056A72">
      <w:pPr>
        <w:jc w:val="both"/>
        <w:rPr>
          <w:sz w:val="28"/>
          <w:szCs w:val="28"/>
        </w:rPr>
      </w:pPr>
      <w:r w:rsidRPr="005A3B29">
        <w:rPr>
          <w:sz w:val="28"/>
          <w:szCs w:val="28"/>
        </w:rPr>
        <w:t xml:space="preserve"> </w:t>
      </w:r>
    </w:p>
    <w:p w:rsidR="000B2766" w:rsidRDefault="000B2766" w:rsidP="00423A89">
      <w:pPr>
        <w:ind w:firstLine="708"/>
        <w:jc w:val="both"/>
        <w:rPr>
          <w:sz w:val="28"/>
          <w:szCs w:val="28"/>
        </w:rPr>
      </w:pPr>
      <w:r w:rsidRPr="005A3B29">
        <w:rPr>
          <w:sz w:val="28"/>
          <w:szCs w:val="28"/>
        </w:rPr>
        <w:t>1. Закрыть  с</w:t>
      </w:r>
      <w:r>
        <w:rPr>
          <w:sz w:val="28"/>
          <w:szCs w:val="28"/>
        </w:rPr>
        <w:t xml:space="preserve">  01  по  29  июня  2016 года следующие муниципальные бюджетные дошкольные образовательные учреждения района: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№3 «Лучик» г. Собинки;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№4 «Золотой  ключик» г. Собинки;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№6 «Радуга» г. Собинки;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№7 «Алёнушка» г. Собинки;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№8 «Росинка» г. Собинки;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№5 «8 Марта» г. Лакинска (2 здание);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№12 «Ромашка» г. Лакинска;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№14 «Золотая рыбка» г. Лакинска;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№16 «Радость» г. Лакинска;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№2 «Вишенка» п. Ставрово;</w:t>
      </w:r>
    </w:p>
    <w:p w:rsidR="000B2766" w:rsidRDefault="000B2766" w:rsidP="00AF5D7E">
      <w:pPr>
        <w:numPr>
          <w:ilvl w:val="0"/>
          <w:numId w:val="1"/>
        </w:numPr>
        <w:tabs>
          <w:tab w:val="clear" w:pos="1428"/>
          <w:tab w:val="num" w:pos="1080"/>
        </w:tabs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>МБДОУ №5 «Берёзка» г.п. Ставрово;</w:t>
      </w:r>
    </w:p>
    <w:p w:rsidR="000B2766" w:rsidRPr="005A3B29" w:rsidRDefault="000B2766" w:rsidP="00056A72">
      <w:pPr>
        <w:jc w:val="both"/>
        <w:rPr>
          <w:sz w:val="28"/>
          <w:szCs w:val="28"/>
        </w:rPr>
      </w:pPr>
    </w:p>
    <w:p w:rsidR="000B2766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Закрыть   с  01 по </w:t>
      </w:r>
      <w:r w:rsidRPr="00C414DA">
        <w:rPr>
          <w:sz w:val="28"/>
          <w:szCs w:val="28"/>
        </w:rPr>
        <w:t>28</w:t>
      </w:r>
      <w:r w:rsidRPr="00AF5D7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июля  2016</w:t>
      </w:r>
      <w:r w:rsidRPr="005A3B29">
        <w:rPr>
          <w:sz w:val="28"/>
          <w:szCs w:val="28"/>
        </w:rPr>
        <w:t xml:space="preserve">  года   </w:t>
      </w:r>
      <w:r>
        <w:rPr>
          <w:sz w:val="28"/>
          <w:szCs w:val="28"/>
        </w:rPr>
        <w:t>следующие муниципальные бюджетные дошкольные образовательные учреждения района: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 «Колобок» г. Собинки;</w:t>
      </w:r>
      <w:r w:rsidRPr="00003B4F">
        <w:rPr>
          <w:sz w:val="28"/>
          <w:szCs w:val="28"/>
        </w:rPr>
        <w:t xml:space="preserve"> 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№2 «Теремок» г. Собинки;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№10 «Улыбка» г. Собинки;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№5 «8 Марта» г. Лакинска (1 здание);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№11 «Ласточка» г. Лакинска;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№15 «Солнышко» г. Лакинска;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№17 «Родничок» г. Лакинска;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№3 «Улыбка» п. Ставрово;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№4 «Колосок» п. Ставрово;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№6 «Ёлочка» п. Асерхово;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№10 «Теремок» с. Бабаево;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№22 «Ручеёк» с. Волосово;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№20 «Теремок» с. Ворша;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№9 «Родничок» д. Вышманово;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№19 «Лесная сказка» с. Заречное;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№11 «Колокольчик» п. Колокша;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№13 «Василёк» д. Курилово;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№15 «Колосок» с. Рождествено;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№18 «Колокольчик» д. Толпухово;</w:t>
      </w:r>
    </w:p>
    <w:p w:rsidR="000B2766" w:rsidRDefault="000B2766" w:rsidP="00AF5D7E">
      <w:pPr>
        <w:numPr>
          <w:ilvl w:val="0"/>
          <w:numId w:val="2"/>
        </w:numPr>
        <w:tabs>
          <w:tab w:val="clear" w:pos="2136"/>
          <w:tab w:val="num" w:pos="1080"/>
        </w:tabs>
        <w:ind w:hanging="1416"/>
        <w:jc w:val="both"/>
        <w:rPr>
          <w:sz w:val="28"/>
          <w:szCs w:val="28"/>
        </w:rPr>
      </w:pPr>
      <w:r>
        <w:rPr>
          <w:sz w:val="28"/>
          <w:szCs w:val="28"/>
        </w:rPr>
        <w:t>МБДОУ №8 «Светлячок» с. Черкутино.</w:t>
      </w:r>
    </w:p>
    <w:p w:rsidR="000B2766" w:rsidRPr="00BD395F" w:rsidRDefault="000B2766" w:rsidP="00AF5D7E">
      <w:pPr>
        <w:ind w:left="1776"/>
        <w:jc w:val="both"/>
        <w:rPr>
          <w:sz w:val="28"/>
          <w:szCs w:val="28"/>
        </w:rPr>
      </w:pPr>
    </w:p>
    <w:p w:rsidR="000B2766" w:rsidRPr="00BD395F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395F">
        <w:rPr>
          <w:sz w:val="28"/>
          <w:szCs w:val="28"/>
        </w:rPr>
        <w:t>.  Руководителям   МБДОУ:</w:t>
      </w:r>
    </w:p>
    <w:p w:rsidR="000B2766" w:rsidRPr="00BD395F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395F">
        <w:rPr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Pr="00BD395F">
        <w:rPr>
          <w:sz w:val="28"/>
          <w:szCs w:val="28"/>
        </w:rPr>
        <w:t>Пре</w:t>
      </w:r>
      <w:r>
        <w:rPr>
          <w:sz w:val="28"/>
          <w:szCs w:val="28"/>
        </w:rPr>
        <w:t>доставить  сотрудникам  основной  оплачиваемый  отпуск</w:t>
      </w:r>
      <w:r w:rsidRPr="00BD395F">
        <w:rPr>
          <w:sz w:val="28"/>
          <w:szCs w:val="28"/>
        </w:rPr>
        <w:t xml:space="preserve">  на  период  закрытия  дошкольного   учреждения.</w:t>
      </w:r>
    </w:p>
    <w:p w:rsidR="000B2766" w:rsidRPr="00BD395F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395F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Pr="00BD395F">
        <w:rPr>
          <w:sz w:val="28"/>
          <w:szCs w:val="28"/>
        </w:rPr>
        <w:t>Организова</w:t>
      </w:r>
      <w:r>
        <w:rPr>
          <w:sz w:val="28"/>
          <w:szCs w:val="28"/>
        </w:rPr>
        <w:t xml:space="preserve">ть  своевременную  подготовку </w:t>
      </w:r>
      <w:r w:rsidRPr="00BD395F">
        <w:rPr>
          <w:sz w:val="28"/>
          <w:szCs w:val="28"/>
        </w:rPr>
        <w:t>образоват</w:t>
      </w:r>
      <w:r>
        <w:rPr>
          <w:sz w:val="28"/>
          <w:szCs w:val="28"/>
        </w:rPr>
        <w:t>ельного  учреждения  к  началу нового учебного года</w:t>
      </w:r>
      <w:r w:rsidRPr="00BD395F">
        <w:rPr>
          <w:sz w:val="28"/>
          <w:szCs w:val="28"/>
        </w:rPr>
        <w:t xml:space="preserve">.   </w:t>
      </w:r>
    </w:p>
    <w:p w:rsidR="000B2766" w:rsidRPr="00BD395F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395F">
        <w:rPr>
          <w:sz w:val="28"/>
          <w:szCs w:val="28"/>
        </w:rPr>
        <w:t>.</w:t>
      </w:r>
      <w:r>
        <w:rPr>
          <w:sz w:val="28"/>
          <w:szCs w:val="28"/>
        </w:rPr>
        <w:t xml:space="preserve">3. Обеспечить охрану здания  </w:t>
      </w:r>
      <w:r w:rsidRPr="00BD395F">
        <w:rPr>
          <w:sz w:val="28"/>
          <w:szCs w:val="28"/>
        </w:rPr>
        <w:t>дошкольного   учреждения</w:t>
      </w:r>
      <w:r>
        <w:rPr>
          <w:sz w:val="28"/>
          <w:szCs w:val="28"/>
        </w:rPr>
        <w:t xml:space="preserve">  на период закрытия</w:t>
      </w:r>
      <w:r w:rsidRPr="00BD395F">
        <w:rPr>
          <w:sz w:val="28"/>
          <w:szCs w:val="28"/>
        </w:rPr>
        <w:t xml:space="preserve">.  </w:t>
      </w:r>
    </w:p>
    <w:p w:rsidR="000B2766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395F">
        <w:rPr>
          <w:sz w:val="28"/>
          <w:szCs w:val="28"/>
        </w:rPr>
        <w:t>.4.</w:t>
      </w:r>
      <w:r>
        <w:rPr>
          <w:sz w:val="28"/>
          <w:szCs w:val="28"/>
        </w:rPr>
        <w:t xml:space="preserve"> </w:t>
      </w:r>
      <w:r w:rsidRPr="00BD395F">
        <w:rPr>
          <w:sz w:val="28"/>
          <w:szCs w:val="28"/>
        </w:rPr>
        <w:t xml:space="preserve">Утвердить  график  дежурства  персонала  на  период  закрытия  МБДОУ   и  предоставить  в   управление  образования </w:t>
      </w:r>
      <w:r>
        <w:rPr>
          <w:sz w:val="28"/>
          <w:szCs w:val="28"/>
        </w:rPr>
        <w:t xml:space="preserve"> (Холодковой М.М.)</w:t>
      </w:r>
      <w:r w:rsidRPr="00BD39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приказ  руководителя об утверждении графика дежурства:</w:t>
      </w:r>
    </w:p>
    <w:p w:rsidR="000B2766" w:rsidRDefault="000B2766" w:rsidP="001F5E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в  срок  до  27  мая  2016 года  для  учреждений, закрывающихся в июне;</w:t>
      </w:r>
      <w:r w:rsidRPr="00BD395F">
        <w:rPr>
          <w:sz w:val="28"/>
          <w:szCs w:val="28"/>
        </w:rPr>
        <w:t xml:space="preserve">   </w:t>
      </w:r>
    </w:p>
    <w:p w:rsidR="000B2766" w:rsidRPr="00BD395F" w:rsidRDefault="000B2766" w:rsidP="001F5E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в срок   до  28</w:t>
      </w:r>
      <w:r w:rsidRPr="00BD39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июня  2016  года</w:t>
      </w:r>
      <w:r w:rsidRPr="00BD39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 учреждений, закрывающихся в июле;</w:t>
      </w:r>
      <w:r w:rsidRPr="00BD395F">
        <w:rPr>
          <w:sz w:val="28"/>
          <w:szCs w:val="28"/>
        </w:rPr>
        <w:t xml:space="preserve">  </w:t>
      </w:r>
    </w:p>
    <w:p w:rsidR="000B2766" w:rsidRPr="00BD395F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395F">
        <w:rPr>
          <w:sz w:val="28"/>
          <w:szCs w:val="28"/>
        </w:rPr>
        <w:t>.5.</w:t>
      </w:r>
      <w:r>
        <w:rPr>
          <w:sz w:val="28"/>
          <w:szCs w:val="28"/>
        </w:rPr>
        <w:t xml:space="preserve"> П</w:t>
      </w:r>
      <w:r w:rsidRPr="00BD395F">
        <w:rPr>
          <w:sz w:val="28"/>
          <w:szCs w:val="28"/>
        </w:rPr>
        <w:t xml:space="preserve">ринять  </w:t>
      </w:r>
      <w:r>
        <w:rPr>
          <w:sz w:val="28"/>
          <w:szCs w:val="28"/>
        </w:rPr>
        <w:t xml:space="preserve">(временно) </w:t>
      </w:r>
      <w:r w:rsidRPr="00BD395F">
        <w:rPr>
          <w:sz w:val="28"/>
          <w:szCs w:val="28"/>
        </w:rPr>
        <w:t xml:space="preserve"> на  свободные  места   детей   из  закрытых   дошкольных   обр</w:t>
      </w:r>
      <w:r>
        <w:rPr>
          <w:sz w:val="28"/>
          <w:szCs w:val="28"/>
        </w:rPr>
        <w:t>азовательных  учреждений   в  соответствии  со  списками детей, нуждающихся в предоставлении места в ДОУ  на  период закрытия посещаемого  ДОУ  по  ходатайству  родителей  (законных  представителей)  ребёнка</w:t>
      </w:r>
      <w:r w:rsidRPr="00BD395F">
        <w:rPr>
          <w:sz w:val="28"/>
          <w:szCs w:val="28"/>
        </w:rPr>
        <w:t xml:space="preserve">. </w:t>
      </w:r>
    </w:p>
    <w:p w:rsidR="000B2766" w:rsidRDefault="000B2766" w:rsidP="004F08A1">
      <w:pPr>
        <w:jc w:val="both"/>
        <w:rPr>
          <w:sz w:val="28"/>
          <w:szCs w:val="28"/>
        </w:rPr>
      </w:pPr>
    </w:p>
    <w:p w:rsidR="000B2766" w:rsidRPr="00BD395F" w:rsidRDefault="000B2766" w:rsidP="00AF5D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D395F">
        <w:rPr>
          <w:sz w:val="28"/>
          <w:szCs w:val="28"/>
        </w:rPr>
        <w:t>Ко</w:t>
      </w:r>
      <w:r>
        <w:rPr>
          <w:sz w:val="28"/>
          <w:szCs w:val="28"/>
        </w:rPr>
        <w:t>нтроль    исполнения</w:t>
      </w:r>
      <w:r w:rsidRPr="00BD395F">
        <w:rPr>
          <w:sz w:val="28"/>
          <w:szCs w:val="28"/>
        </w:rPr>
        <w:t xml:space="preserve">  приказа  возло</w:t>
      </w:r>
      <w:r>
        <w:rPr>
          <w:sz w:val="28"/>
          <w:szCs w:val="28"/>
        </w:rPr>
        <w:t xml:space="preserve">жить  на заместителя </w:t>
      </w:r>
      <w:r w:rsidRPr="00BD395F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начальника</w:t>
      </w:r>
      <w:r w:rsidRPr="00BD395F">
        <w:rPr>
          <w:sz w:val="28"/>
          <w:szCs w:val="28"/>
        </w:rPr>
        <w:t xml:space="preserve">   управле</w:t>
      </w:r>
      <w:r>
        <w:rPr>
          <w:sz w:val="28"/>
          <w:szCs w:val="28"/>
        </w:rPr>
        <w:t>ния  образования   Н.А. Кудряшову</w:t>
      </w:r>
      <w:r w:rsidRPr="00BD395F">
        <w:rPr>
          <w:sz w:val="28"/>
          <w:szCs w:val="28"/>
        </w:rPr>
        <w:t>.</w:t>
      </w:r>
    </w:p>
    <w:p w:rsidR="000B2766" w:rsidRDefault="000B2766" w:rsidP="00540634">
      <w:pPr>
        <w:rPr>
          <w:sz w:val="28"/>
          <w:szCs w:val="28"/>
        </w:rPr>
      </w:pPr>
    </w:p>
    <w:p w:rsidR="000B2766" w:rsidRDefault="000B2766" w:rsidP="00540634">
      <w:pPr>
        <w:rPr>
          <w:sz w:val="28"/>
          <w:szCs w:val="28"/>
        </w:rPr>
      </w:pPr>
    </w:p>
    <w:p w:rsidR="000B2766" w:rsidRDefault="000B2766" w:rsidP="00540634">
      <w:pPr>
        <w:rPr>
          <w:sz w:val="28"/>
          <w:szCs w:val="28"/>
        </w:rPr>
      </w:pPr>
    </w:p>
    <w:p w:rsidR="000B2766" w:rsidRDefault="000B2766" w:rsidP="00540634">
      <w:pPr>
        <w:rPr>
          <w:sz w:val="28"/>
          <w:szCs w:val="28"/>
        </w:rPr>
      </w:pPr>
      <w:r w:rsidRPr="00BD395F">
        <w:rPr>
          <w:sz w:val="28"/>
          <w:szCs w:val="28"/>
        </w:rPr>
        <w:t xml:space="preserve"> Начальник  управления  образования                              </w:t>
      </w:r>
      <w:r>
        <w:rPr>
          <w:sz w:val="28"/>
          <w:szCs w:val="28"/>
        </w:rPr>
        <w:t xml:space="preserve">                   </w:t>
      </w:r>
      <w:r w:rsidRPr="00BD395F">
        <w:rPr>
          <w:sz w:val="28"/>
          <w:szCs w:val="28"/>
        </w:rPr>
        <w:t>Г.П. Гусева</w:t>
      </w:r>
      <w:r>
        <w:rPr>
          <w:sz w:val="28"/>
          <w:szCs w:val="28"/>
        </w:rPr>
        <w:t xml:space="preserve">                      </w:t>
      </w:r>
    </w:p>
    <w:p w:rsidR="000B2766" w:rsidRDefault="000B2766" w:rsidP="00540634">
      <w:pPr>
        <w:rPr>
          <w:sz w:val="28"/>
          <w:szCs w:val="28"/>
        </w:rPr>
      </w:pPr>
    </w:p>
    <w:p w:rsidR="000B2766" w:rsidRDefault="000B2766" w:rsidP="00F47493">
      <w:pPr>
        <w:jc w:val="center"/>
        <w:rPr>
          <w:sz w:val="28"/>
          <w:szCs w:val="28"/>
        </w:rPr>
      </w:pPr>
    </w:p>
    <w:p w:rsidR="000B2766" w:rsidRDefault="000B2766" w:rsidP="00F47493">
      <w:pPr>
        <w:jc w:val="center"/>
        <w:rPr>
          <w:sz w:val="28"/>
          <w:szCs w:val="28"/>
        </w:rPr>
      </w:pPr>
    </w:p>
    <w:sectPr w:rsidR="000B2766" w:rsidSect="00F47493">
      <w:pgSz w:w="11906" w:h="16838"/>
      <w:pgMar w:top="794" w:right="794" w:bottom="79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18EA"/>
    <w:multiLevelType w:val="hybridMultilevel"/>
    <w:tmpl w:val="1F58F33A"/>
    <w:lvl w:ilvl="0" w:tplc="90662A1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1797FA5"/>
    <w:multiLevelType w:val="hybridMultilevel"/>
    <w:tmpl w:val="41FA7A04"/>
    <w:lvl w:ilvl="0" w:tplc="90662A18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6A72"/>
    <w:rsid w:val="000021E0"/>
    <w:rsid w:val="00003B4F"/>
    <w:rsid w:val="00025E5A"/>
    <w:rsid w:val="00056A72"/>
    <w:rsid w:val="000B2766"/>
    <w:rsid w:val="000C0CFE"/>
    <w:rsid w:val="00184ECA"/>
    <w:rsid w:val="001D1788"/>
    <w:rsid w:val="001F5E11"/>
    <w:rsid w:val="00321510"/>
    <w:rsid w:val="00375E67"/>
    <w:rsid w:val="003E7961"/>
    <w:rsid w:val="00423A89"/>
    <w:rsid w:val="004F08A1"/>
    <w:rsid w:val="00521765"/>
    <w:rsid w:val="00540634"/>
    <w:rsid w:val="00545574"/>
    <w:rsid w:val="0056514D"/>
    <w:rsid w:val="005834B0"/>
    <w:rsid w:val="005A3B29"/>
    <w:rsid w:val="005E6EF5"/>
    <w:rsid w:val="00627DCE"/>
    <w:rsid w:val="00692BF8"/>
    <w:rsid w:val="006A5872"/>
    <w:rsid w:val="008E7EF9"/>
    <w:rsid w:val="00953247"/>
    <w:rsid w:val="009C42FF"/>
    <w:rsid w:val="00A26EF0"/>
    <w:rsid w:val="00A80D1B"/>
    <w:rsid w:val="00AC2160"/>
    <w:rsid w:val="00AF5D7E"/>
    <w:rsid w:val="00B0567E"/>
    <w:rsid w:val="00B70A10"/>
    <w:rsid w:val="00BD395F"/>
    <w:rsid w:val="00C414DA"/>
    <w:rsid w:val="00DB00B3"/>
    <w:rsid w:val="00E70F38"/>
    <w:rsid w:val="00E94222"/>
    <w:rsid w:val="00F47493"/>
    <w:rsid w:val="00F521F3"/>
    <w:rsid w:val="00F9053A"/>
    <w:rsid w:val="00FA4B8A"/>
    <w:rsid w:val="00FE2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7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5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6A72"/>
    <w:pPr>
      <w:keepNext/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</TotalTime>
  <Pages>2</Pages>
  <Words>442</Words>
  <Characters>2526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</dc:title>
  <dc:subject/>
  <dc:creator>Evtuhova_G</dc:creator>
  <cp:keywords/>
  <dc:description/>
  <cp:lastModifiedBy>UO3K23K2</cp:lastModifiedBy>
  <cp:revision>6</cp:revision>
  <cp:lastPrinted>2016-04-18T11:02:00Z</cp:lastPrinted>
  <dcterms:created xsi:type="dcterms:W3CDTF">2016-04-12T08:52:00Z</dcterms:created>
  <dcterms:modified xsi:type="dcterms:W3CDTF">2016-04-18T11:04:00Z</dcterms:modified>
</cp:coreProperties>
</file>